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EB006" w14:textId="77777777" w:rsidR="0056153A" w:rsidRPr="0056153A" w:rsidRDefault="0056153A" w:rsidP="0056153A">
      <w:pPr>
        <w:autoSpaceDE w:val="0"/>
        <w:autoSpaceDN w:val="0"/>
        <w:adjustRightInd w:val="0"/>
        <w:rPr>
          <w:rFonts w:asciiTheme="majorHAnsi" w:hAnsiTheme="majorHAnsi" w:cstheme="majorHAnsi"/>
          <w:b/>
          <w:bCs/>
          <w:color w:val="AEAAAA" w:themeColor="background2" w:themeShade="BF"/>
        </w:rPr>
      </w:pPr>
      <w:r w:rsidRPr="0056153A">
        <w:rPr>
          <w:rFonts w:asciiTheme="majorHAnsi" w:hAnsiTheme="majorHAnsi" w:cstheme="majorHAnsi"/>
          <w:b/>
          <w:bCs/>
          <w:color w:val="AEAAAA" w:themeColor="background2" w:themeShade="BF"/>
        </w:rPr>
        <w:t>KIDS FOLLOW-UP EMAIL</w:t>
      </w:r>
    </w:p>
    <w:p w14:paraId="2B8383D0" w14:textId="77777777" w:rsidR="0056153A" w:rsidRPr="0056153A" w:rsidRDefault="0056153A" w:rsidP="0056153A">
      <w:pPr>
        <w:autoSpaceDE w:val="0"/>
        <w:autoSpaceDN w:val="0"/>
        <w:adjustRightInd w:val="0"/>
        <w:rPr>
          <w:rFonts w:asciiTheme="majorHAnsi" w:hAnsiTheme="majorHAnsi" w:cstheme="majorHAnsi"/>
          <w:color w:val="AEAAAA" w:themeColor="background2" w:themeShade="BF"/>
        </w:rPr>
      </w:pPr>
      <w:r w:rsidRPr="0056153A">
        <w:rPr>
          <w:rFonts w:asciiTheme="majorHAnsi" w:hAnsiTheme="majorHAnsi" w:cstheme="majorHAnsi"/>
          <w:color w:val="AEAAAA" w:themeColor="background2" w:themeShade="BF"/>
        </w:rPr>
        <w:t>SUBJECT + PREVIEW</w:t>
      </w:r>
    </w:p>
    <w:p w14:paraId="6F648DCA" w14:textId="77777777" w:rsidR="0056153A" w:rsidRPr="0056153A" w:rsidRDefault="0056153A" w:rsidP="0056153A">
      <w:pPr>
        <w:pStyle w:val="Default"/>
        <w:rPr>
          <w:rFonts w:asciiTheme="majorHAnsi" w:hAnsiTheme="majorHAnsi" w:cstheme="majorHAnsi"/>
        </w:rPr>
      </w:pPr>
      <w:r w:rsidRPr="0056153A">
        <w:rPr>
          <w:rFonts w:asciiTheme="majorHAnsi" w:hAnsiTheme="majorHAnsi" w:cstheme="majorHAnsi"/>
        </w:rPr>
        <w:t>Building healthy habits from an early age</w:t>
      </w:r>
    </w:p>
    <w:p w14:paraId="7FA071CE" w14:textId="77777777" w:rsidR="0056153A" w:rsidRPr="0056153A" w:rsidRDefault="0056153A" w:rsidP="0056153A">
      <w:pPr>
        <w:pStyle w:val="Default"/>
        <w:rPr>
          <w:rFonts w:asciiTheme="majorHAnsi" w:hAnsiTheme="majorHAnsi" w:cstheme="majorHAnsi"/>
        </w:rPr>
      </w:pPr>
      <w:r w:rsidRPr="0056153A">
        <w:rPr>
          <w:rFonts w:asciiTheme="majorHAnsi" w:hAnsiTheme="majorHAnsi" w:cstheme="majorHAnsi"/>
        </w:rPr>
        <w:t>Tips for taking care of developing smiles between checkups</w:t>
      </w:r>
    </w:p>
    <w:p w14:paraId="493AF854" w14:textId="77777777" w:rsidR="0056153A" w:rsidRPr="0056153A" w:rsidRDefault="0056153A" w:rsidP="0056153A">
      <w:pPr>
        <w:pStyle w:val="Default"/>
        <w:rPr>
          <w:rFonts w:asciiTheme="majorHAnsi" w:hAnsiTheme="majorHAnsi" w:cstheme="majorHAnsi"/>
        </w:rPr>
      </w:pPr>
    </w:p>
    <w:p w14:paraId="7655782B" w14:textId="77777777" w:rsidR="0056153A" w:rsidRPr="0056153A" w:rsidRDefault="0056153A" w:rsidP="0056153A">
      <w:pPr>
        <w:autoSpaceDE w:val="0"/>
        <w:autoSpaceDN w:val="0"/>
        <w:adjustRightInd w:val="0"/>
        <w:rPr>
          <w:rFonts w:asciiTheme="majorHAnsi" w:hAnsiTheme="majorHAnsi" w:cstheme="majorHAnsi"/>
          <w:color w:val="AEAAAA" w:themeColor="background2" w:themeShade="BF"/>
        </w:rPr>
      </w:pPr>
      <w:r w:rsidRPr="0056153A">
        <w:rPr>
          <w:rFonts w:asciiTheme="majorHAnsi" w:hAnsiTheme="majorHAnsi" w:cstheme="majorHAnsi"/>
          <w:color w:val="AEAAAA" w:themeColor="background2" w:themeShade="BF"/>
        </w:rPr>
        <w:t>IMAGE HEADLINE</w:t>
      </w:r>
    </w:p>
    <w:p w14:paraId="47EFF8AA" w14:textId="77777777" w:rsidR="0056153A" w:rsidRPr="0056153A" w:rsidRDefault="0056153A" w:rsidP="0056153A">
      <w:pPr>
        <w:pStyle w:val="Default"/>
        <w:rPr>
          <w:rFonts w:asciiTheme="majorHAnsi" w:hAnsiTheme="majorHAnsi" w:cstheme="majorHAnsi"/>
        </w:rPr>
      </w:pPr>
      <w:r w:rsidRPr="0056153A">
        <w:rPr>
          <w:rFonts w:asciiTheme="majorHAnsi" w:hAnsiTheme="majorHAnsi" w:cstheme="majorHAnsi"/>
        </w:rPr>
        <w:t>The right oral care for growing smiles</w:t>
      </w:r>
    </w:p>
    <w:p w14:paraId="5C237317" w14:textId="77777777" w:rsidR="0056153A" w:rsidRPr="0056153A" w:rsidRDefault="0056153A" w:rsidP="0056153A">
      <w:pPr>
        <w:autoSpaceDE w:val="0"/>
        <w:autoSpaceDN w:val="0"/>
        <w:adjustRightInd w:val="0"/>
        <w:rPr>
          <w:rFonts w:asciiTheme="majorHAnsi" w:hAnsiTheme="majorHAnsi" w:cstheme="majorHAnsi"/>
          <w:color w:val="AEAAAA" w:themeColor="background2" w:themeShade="BF"/>
        </w:rPr>
      </w:pPr>
    </w:p>
    <w:p w14:paraId="57031152" w14:textId="77777777" w:rsidR="0056153A" w:rsidRPr="0056153A" w:rsidRDefault="0056153A" w:rsidP="0056153A">
      <w:pPr>
        <w:autoSpaceDE w:val="0"/>
        <w:autoSpaceDN w:val="0"/>
        <w:adjustRightInd w:val="0"/>
        <w:rPr>
          <w:rFonts w:asciiTheme="majorHAnsi" w:hAnsiTheme="majorHAnsi" w:cstheme="majorHAnsi"/>
          <w:color w:val="AEAAAA" w:themeColor="background2" w:themeShade="BF"/>
        </w:rPr>
      </w:pPr>
      <w:r w:rsidRPr="0056153A">
        <w:rPr>
          <w:rFonts w:asciiTheme="majorHAnsi" w:hAnsiTheme="majorHAnsi" w:cstheme="majorHAnsi"/>
          <w:color w:val="AEAAAA" w:themeColor="background2" w:themeShade="BF"/>
        </w:rPr>
        <w:t>COPY</w:t>
      </w:r>
    </w:p>
    <w:p w14:paraId="2BBC5A12" w14:textId="77777777" w:rsidR="0056153A" w:rsidRPr="0056153A" w:rsidRDefault="0056153A" w:rsidP="0056153A">
      <w:pPr>
        <w:pStyle w:val="Default"/>
        <w:rPr>
          <w:rFonts w:asciiTheme="majorHAnsi" w:hAnsiTheme="majorHAnsi" w:cstheme="majorHAnsi"/>
        </w:rPr>
      </w:pPr>
      <w:r w:rsidRPr="0056153A">
        <w:rPr>
          <w:rFonts w:asciiTheme="majorHAnsi" w:hAnsiTheme="majorHAnsi" w:cstheme="majorHAnsi"/>
        </w:rPr>
        <w:t>At your last visit, we talked about how you can encourage your child to take care of their teeth and mouth. Since it’s important to establish a healthy oral care routine from an early age, we wanted to send a few reminders to help you instill these habits.</w:t>
      </w:r>
    </w:p>
    <w:p w14:paraId="73D831DD" w14:textId="77777777" w:rsidR="0056153A" w:rsidRPr="0056153A" w:rsidRDefault="0056153A" w:rsidP="0056153A">
      <w:pPr>
        <w:pStyle w:val="Default"/>
        <w:rPr>
          <w:rFonts w:asciiTheme="majorHAnsi" w:hAnsiTheme="majorHAnsi" w:cstheme="majorHAnsi"/>
        </w:rPr>
      </w:pPr>
    </w:p>
    <w:p w14:paraId="47FDD682" w14:textId="77777777" w:rsidR="0056153A" w:rsidRPr="0056153A" w:rsidRDefault="0056153A" w:rsidP="0056153A">
      <w:pPr>
        <w:pStyle w:val="Default"/>
        <w:rPr>
          <w:rFonts w:asciiTheme="majorHAnsi" w:hAnsiTheme="majorHAnsi" w:cstheme="majorHAnsi"/>
        </w:rPr>
      </w:pPr>
      <w:r w:rsidRPr="0056153A">
        <w:rPr>
          <w:rFonts w:asciiTheme="majorHAnsi" w:hAnsiTheme="majorHAnsi" w:cstheme="majorHAnsi"/>
        </w:rPr>
        <w:t>[Insert Routines graphic]</w:t>
      </w:r>
    </w:p>
    <w:p w14:paraId="701B105E" w14:textId="77777777" w:rsidR="0056153A" w:rsidRPr="0056153A" w:rsidRDefault="0056153A" w:rsidP="0056153A">
      <w:pPr>
        <w:pStyle w:val="Default"/>
        <w:rPr>
          <w:rFonts w:asciiTheme="majorHAnsi" w:hAnsiTheme="majorHAnsi" w:cstheme="majorHAnsi"/>
        </w:rPr>
      </w:pPr>
    </w:p>
    <w:p w14:paraId="594FC981" w14:textId="77777777" w:rsidR="0056153A" w:rsidRPr="0056153A" w:rsidRDefault="0056153A" w:rsidP="0056153A">
      <w:pPr>
        <w:pStyle w:val="Default"/>
        <w:rPr>
          <w:rFonts w:asciiTheme="majorHAnsi" w:hAnsiTheme="majorHAnsi" w:cstheme="majorHAnsi"/>
        </w:rPr>
      </w:pPr>
      <w:r w:rsidRPr="0056153A">
        <w:rPr>
          <w:rFonts w:asciiTheme="majorHAnsi" w:hAnsiTheme="majorHAnsi" w:cstheme="majorHAnsi"/>
        </w:rPr>
        <w:t>Also, consider the following Philips Sonicare products to help your child get the most out of their oral care.</w:t>
      </w:r>
    </w:p>
    <w:p w14:paraId="64F22E4E" w14:textId="77777777" w:rsidR="0056153A" w:rsidRPr="0056153A" w:rsidRDefault="0056153A" w:rsidP="0056153A">
      <w:pPr>
        <w:pStyle w:val="Default"/>
        <w:numPr>
          <w:ilvl w:val="0"/>
          <w:numId w:val="1"/>
        </w:numPr>
        <w:rPr>
          <w:rFonts w:asciiTheme="majorHAnsi" w:hAnsiTheme="majorHAnsi" w:cstheme="majorHAnsi"/>
        </w:rPr>
      </w:pPr>
      <w:r w:rsidRPr="0056153A">
        <w:rPr>
          <w:rFonts w:asciiTheme="majorHAnsi" w:hAnsiTheme="majorHAnsi" w:cstheme="majorHAnsi"/>
        </w:rPr>
        <w:t>Sonicare For Kids (for kids 3–11)</w:t>
      </w:r>
    </w:p>
    <w:p w14:paraId="39E75B60" w14:textId="77777777" w:rsidR="0056153A" w:rsidRPr="0056153A" w:rsidRDefault="0056153A" w:rsidP="0056153A">
      <w:pPr>
        <w:pStyle w:val="Default"/>
        <w:numPr>
          <w:ilvl w:val="0"/>
          <w:numId w:val="1"/>
        </w:numPr>
        <w:rPr>
          <w:rFonts w:asciiTheme="majorHAnsi" w:hAnsiTheme="majorHAnsi" w:cstheme="majorHAnsi"/>
        </w:rPr>
      </w:pPr>
      <w:r w:rsidRPr="0056153A">
        <w:rPr>
          <w:rFonts w:asciiTheme="majorHAnsi" w:hAnsiTheme="majorHAnsi" w:cstheme="majorHAnsi"/>
        </w:rPr>
        <w:t xml:space="preserve">Sonicare ProtectiveClean or ExpertClean power toothbrushes with </w:t>
      </w:r>
      <w:proofErr w:type="spellStart"/>
      <w:r w:rsidRPr="0056153A">
        <w:rPr>
          <w:rFonts w:asciiTheme="majorHAnsi" w:hAnsiTheme="majorHAnsi" w:cstheme="majorHAnsi"/>
        </w:rPr>
        <w:t>InterCare</w:t>
      </w:r>
      <w:proofErr w:type="spellEnd"/>
      <w:r w:rsidRPr="0056153A">
        <w:rPr>
          <w:rFonts w:asciiTheme="majorHAnsi" w:hAnsiTheme="majorHAnsi" w:cstheme="majorHAnsi"/>
        </w:rPr>
        <w:t xml:space="preserve"> brush heads (for kids 11–16)</w:t>
      </w:r>
    </w:p>
    <w:p w14:paraId="7BA94112" w14:textId="5030EC32" w:rsidR="0056153A" w:rsidRPr="0056153A" w:rsidRDefault="0056153A" w:rsidP="0056153A">
      <w:pPr>
        <w:pStyle w:val="Default"/>
        <w:numPr>
          <w:ilvl w:val="0"/>
          <w:numId w:val="1"/>
        </w:numPr>
        <w:rPr>
          <w:rFonts w:asciiTheme="majorHAnsi" w:hAnsiTheme="majorHAnsi" w:cstheme="majorHAnsi"/>
        </w:rPr>
      </w:pPr>
      <w:r w:rsidRPr="0056153A">
        <w:rPr>
          <w:rFonts w:asciiTheme="majorHAnsi" w:hAnsiTheme="majorHAnsi" w:cstheme="majorHAnsi"/>
        </w:rPr>
        <w:t>Sonicare Power Flosser (for kids 6</w:t>
      </w:r>
      <w:r w:rsidR="00D3519C">
        <w:rPr>
          <w:rFonts w:asciiTheme="majorHAnsi" w:hAnsiTheme="majorHAnsi" w:cstheme="majorHAnsi"/>
        </w:rPr>
        <w:t>+</w:t>
      </w:r>
      <w:r w:rsidRPr="0056153A">
        <w:rPr>
          <w:rFonts w:asciiTheme="majorHAnsi" w:hAnsiTheme="majorHAnsi" w:cstheme="majorHAnsi"/>
        </w:rPr>
        <w:t>)</w:t>
      </w:r>
    </w:p>
    <w:p w14:paraId="27324F85" w14:textId="77777777" w:rsidR="0056153A" w:rsidRPr="0056153A" w:rsidRDefault="0056153A" w:rsidP="0056153A">
      <w:pPr>
        <w:pStyle w:val="Default"/>
        <w:numPr>
          <w:ilvl w:val="0"/>
          <w:numId w:val="1"/>
        </w:numPr>
        <w:rPr>
          <w:rFonts w:asciiTheme="majorHAnsi" w:hAnsiTheme="majorHAnsi" w:cstheme="majorHAnsi"/>
        </w:rPr>
      </w:pPr>
      <w:proofErr w:type="spellStart"/>
      <w:r w:rsidRPr="0056153A">
        <w:rPr>
          <w:rFonts w:asciiTheme="majorHAnsi" w:hAnsiTheme="majorHAnsi" w:cstheme="majorHAnsi"/>
        </w:rPr>
        <w:t>BreathRx</w:t>
      </w:r>
      <w:proofErr w:type="spellEnd"/>
      <w:r w:rsidRPr="0056153A">
        <w:rPr>
          <w:rFonts w:asciiTheme="majorHAnsi" w:hAnsiTheme="majorHAnsi" w:cstheme="majorHAnsi"/>
        </w:rPr>
        <w:t xml:space="preserve"> mouth rinse and </w:t>
      </w:r>
      <w:proofErr w:type="spellStart"/>
      <w:r w:rsidRPr="0056153A">
        <w:rPr>
          <w:rFonts w:asciiTheme="majorHAnsi" w:hAnsiTheme="majorHAnsi" w:cstheme="majorHAnsi"/>
        </w:rPr>
        <w:t>TongueCare</w:t>
      </w:r>
      <w:proofErr w:type="spellEnd"/>
      <w:r w:rsidRPr="0056153A">
        <w:rPr>
          <w:rFonts w:asciiTheme="majorHAnsi" w:hAnsiTheme="majorHAnsi" w:cstheme="majorHAnsi"/>
        </w:rPr>
        <w:t>+ brush head (for kids 11–16)</w:t>
      </w:r>
    </w:p>
    <w:p w14:paraId="50215E15" w14:textId="77777777" w:rsidR="0056153A" w:rsidRPr="0056153A" w:rsidRDefault="0056153A" w:rsidP="0056153A">
      <w:pPr>
        <w:pStyle w:val="Default"/>
        <w:rPr>
          <w:rFonts w:asciiTheme="majorHAnsi" w:hAnsiTheme="majorHAnsi" w:cstheme="majorHAnsi"/>
        </w:rPr>
      </w:pPr>
    </w:p>
    <w:p w14:paraId="2B233162" w14:textId="77777777" w:rsidR="0056153A" w:rsidRPr="0056153A" w:rsidRDefault="0056153A" w:rsidP="0056153A">
      <w:pPr>
        <w:pStyle w:val="Default"/>
        <w:rPr>
          <w:rFonts w:asciiTheme="majorHAnsi" w:hAnsiTheme="majorHAnsi" w:cstheme="majorHAnsi"/>
        </w:rPr>
      </w:pPr>
      <w:r w:rsidRPr="0056153A">
        <w:rPr>
          <w:rFonts w:asciiTheme="majorHAnsi" w:hAnsiTheme="majorHAnsi" w:cstheme="majorHAnsi"/>
        </w:rPr>
        <w:t>As you instill these oral care habits in your household, feel free to contact us if you have any questions.</w:t>
      </w:r>
    </w:p>
    <w:p w14:paraId="002A49B5" w14:textId="77777777" w:rsidR="0056153A" w:rsidRPr="0056153A" w:rsidRDefault="0056153A" w:rsidP="0056153A">
      <w:pPr>
        <w:pStyle w:val="Default"/>
        <w:rPr>
          <w:rFonts w:asciiTheme="majorHAnsi" w:hAnsiTheme="majorHAnsi" w:cstheme="majorHAnsi"/>
        </w:rPr>
      </w:pPr>
    </w:p>
    <w:p w14:paraId="715A54B5" w14:textId="77777777" w:rsidR="0056153A" w:rsidRPr="0056153A" w:rsidRDefault="0056153A" w:rsidP="0056153A">
      <w:pPr>
        <w:pStyle w:val="Default"/>
        <w:rPr>
          <w:rFonts w:asciiTheme="majorHAnsi" w:hAnsiTheme="majorHAnsi" w:cstheme="majorHAnsi"/>
        </w:rPr>
      </w:pPr>
      <w:r w:rsidRPr="0056153A">
        <w:rPr>
          <w:rFonts w:asciiTheme="majorHAnsi" w:hAnsiTheme="majorHAnsi" w:cstheme="majorHAnsi"/>
        </w:rPr>
        <w:t>See you at your next appointment,</w:t>
      </w:r>
    </w:p>
    <w:p w14:paraId="31708730" w14:textId="77777777" w:rsidR="0056153A" w:rsidRPr="0056153A" w:rsidRDefault="0056153A" w:rsidP="0056153A">
      <w:pPr>
        <w:pStyle w:val="Default"/>
        <w:rPr>
          <w:rFonts w:asciiTheme="majorHAnsi" w:hAnsiTheme="majorHAnsi" w:cstheme="majorHAnsi"/>
        </w:rPr>
      </w:pPr>
      <w:r w:rsidRPr="0056153A">
        <w:rPr>
          <w:rFonts w:asciiTheme="majorHAnsi" w:hAnsiTheme="majorHAnsi" w:cstheme="majorHAnsi"/>
        </w:rPr>
        <w:t>[DP office name]</w:t>
      </w:r>
    </w:p>
    <w:p w14:paraId="44FEFFCC" w14:textId="77777777" w:rsidR="0056153A" w:rsidRPr="0056153A" w:rsidRDefault="0056153A" w:rsidP="0056153A">
      <w:pPr>
        <w:pStyle w:val="Default"/>
        <w:rPr>
          <w:rFonts w:asciiTheme="majorHAnsi" w:hAnsiTheme="majorHAnsi" w:cstheme="majorHAnsi"/>
        </w:rPr>
      </w:pPr>
    </w:p>
    <w:p w14:paraId="05A81A44" w14:textId="77777777" w:rsidR="0056153A" w:rsidRPr="0056153A" w:rsidRDefault="0056153A" w:rsidP="0056153A">
      <w:pPr>
        <w:pStyle w:val="Default"/>
        <w:rPr>
          <w:rFonts w:asciiTheme="majorHAnsi" w:hAnsiTheme="majorHAnsi" w:cstheme="majorHAnsi"/>
        </w:rPr>
      </w:pPr>
    </w:p>
    <w:p w14:paraId="1D045E6C" w14:textId="77777777" w:rsidR="0056153A" w:rsidRPr="0056153A" w:rsidRDefault="0056153A" w:rsidP="0056153A">
      <w:pPr>
        <w:autoSpaceDE w:val="0"/>
        <w:autoSpaceDN w:val="0"/>
        <w:adjustRightInd w:val="0"/>
        <w:rPr>
          <w:rFonts w:asciiTheme="majorHAnsi" w:hAnsiTheme="majorHAnsi" w:cstheme="majorHAnsi"/>
          <w:color w:val="AEAAAA" w:themeColor="background2" w:themeShade="BF"/>
        </w:rPr>
      </w:pPr>
      <w:r w:rsidRPr="0056153A">
        <w:rPr>
          <w:rFonts w:asciiTheme="majorHAnsi" w:hAnsiTheme="majorHAnsi" w:cstheme="majorHAnsi"/>
          <w:color w:val="AEAAAA" w:themeColor="background2" w:themeShade="BF"/>
        </w:rPr>
        <w:t>ROUTINES GRAPHIC</w:t>
      </w:r>
    </w:p>
    <w:p w14:paraId="4BA72628" w14:textId="77777777" w:rsidR="0056153A" w:rsidRPr="0056153A" w:rsidRDefault="0056153A" w:rsidP="0056153A">
      <w:pPr>
        <w:pStyle w:val="Default"/>
        <w:rPr>
          <w:rFonts w:asciiTheme="majorHAnsi" w:hAnsiTheme="majorHAnsi" w:cstheme="majorHAnsi"/>
          <w:b/>
          <w:bCs/>
        </w:rPr>
      </w:pPr>
      <w:r w:rsidRPr="0056153A">
        <w:rPr>
          <w:rFonts w:asciiTheme="majorHAnsi" w:hAnsiTheme="majorHAnsi" w:cstheme="majorHAnsi"/>
          <w:b/>
          <w:bCs/>
        </w:rPr>
        <w:t>Brush</w:t>
      </w:r>
    </w:p>
    <w:p w14:paraId="666FACF6" w14:textId="77777777" w:rsidR="0056153A" w:rsidRPr="0056153A" w:rsidRDefault="0056153A" w:rsidP="0056153A">
      <w:pPr>
        <w:pStyle w:val="Default"/>
        <w:rPr>
          <w:rFonts w:asciiTheme="majorHAnsi" w:hAnsiTheme="majorHAnsi" w:cstheme="majorHAnsi"/>
        </w:rPr>
      </w:pPr>
      <w:r w:rsidRPr="0056153A">
        <w:rPr>
          <w:rFonts w:asciiTheme="majorHAnsi" w:hAnsiTheme="majorHAnsi" w:cstheme="majorHAnsi"/>
        </w:rPr>
        <w:t>Brush teeth twice a day for two minutes with a pea-sized smear of fluoride toothpaste. The right tool and technique make all the difference.</w:t>
      </w:r>
    </w:p>
    <w:p w14:paraId="654B50CD" w14:textId="77777777" w:rsidR="0056153A" w:rsidRPr="0056153A" w:rsidRDefault="0056153A" w:rsidP="0056153A">
      <w:pPr>
        <w:pStyle w:val="Default"/>
        <w:rPr>
          <w:rFonts w:asciiTheme="majorHAnsi" w:hAnsiTheme="majorHAnsi" w:cstheme="majorHAnsi"/>
        </w:rPr>
      </w:pPr>
    </w:p>
    <w:p w14:paraId="1567B6D8" w14:textId="77777777" w:rsidR="0056153A" w:rsidRPr="0056153A" w:rsidRDefault="0056153A" w:rsidP="0056153A">
      <w:pPr>
        <w:pStyle w:val="Default"/>
        <w:rPr>
          <w:rFonts w:asciiTheme="majorHAnsi" w:hAnsiTheme="majorHAnsi" w:cstheme="majorHAnsi"/>
          <w:b/>
          <w:bCs/>
        </w:rPr>
      </w:pPr>
      <w:r w:rsidRPr="0056153A">
        <w:rPr>
          <w:rFonts w:asciiTheme="majorHAnsi" w:hAnsiTheme="majorHAnsi" w:cstheme="majorHAnsi"/>
          <w:b/>
          <w:bCs/>
        </w:rPr>
        <w:t>Interdental cleaning</w:t>
      </w:r>
    </w:p>
    <w:p w14:paraId="46DE454D" w14:textId="77777777" w:rsidR="0056153A" w:rsidRPr="0056153A" w:rsidRDefault="0056153A" w:rsidP="0056153A">
      <w:pPr>
        <w:pStyle w:val="Default"/>
        <w:rPr>
          <w:rFonts w:asciiTheme="majorHAnsi" w:hAnsiTheme="majorHAnsi" w:cstheme="majorHAnsi"/>
        </w:rPr>
      </w:pPr>
      <w:r w:rsidRPr="0056153A">
        <w:rPr>
          <w:rFonts w:asciiTheme="majorHAnsi" w:hAnsiTheme="majorHAnsi" w:cstheme="majorHAnsi"/>
        </w:rPr>
        <w:t>For kids ages 6 and up, the spaces between teeth are home to harmful bacteria, so clean them thoroughly for healthy gums.</w:t>
      </w:r>
    </w:p>
    <w:p w14:paraId="581563BA" w14:textId="77777777" w:rsidR="0056153A" w:rsidRPr="0056153A" w:rsidRDefault="0056153A" w:rsidP="0056153A">
      <w:pPr>
        <w:pStyle w:val="Default"/>
        <w:rPr>
          <w:rFonts w:asciiTheme="majorHAnsi" w:hAnsiTheme="majorHAnsi" w:cstheme="majorHAnsi"/>
        </w:rPr>
      </w:pPr>
    </w:p>
    <w:p w14:paraId="479FBEB8" w14:textId="77777777" w:rsidR="0056153A" w:rsidRPr="0056153A" w:rsidRDefault="0056153A" w:rsidP="0056153A">
      <w:pPr>
        <w:pStyle w:val="Default"/>
        <w:rPr>
          <w:rFonts w:asciiTheme="majorHAnsi" w:hAnsiTheme="majorHAnsi" w:cstheme="majorHAnsi"/>
          <w:b/>
          <w:bCs/>
        </w:rPr>
      </w:pPr>
      <w:r w:rsidRPr="0056153A">
        <w:rPr>
          <w:rFonts w:asciiTheme="majorHAnsi" w:hAnsiTheme="majorHAnsi" w:cstheme="majorHAnsi"/>
          <w:b/>
          <w:bCs/>
        </w:rPr>
        <w:t>Rinse</w:t>
      </w:r>
    </w:p>
    <w:p w14:paraId="5664851D" w14:textId="77777777" w:rsidR="0056153A" w:rsidRPr="0056153A" w:rsidRDefault="0056153A" w:rsidP="0056153A">
      <w:pPr>
        <w:pStyle w:val="Default"/>
        <w:rPr>
          <w:rFonts w:asciiTheme="majorHAnsi" w:hAnsiTheme="majorHAnsi" w:cstheme="majorHAnsi"/>
        </w:rPr>
      </w:pPr>
      <w:r w:rsidRPr="0056153A">
        <w:rPr>
          <w:rFonts w:asciiTheme="majorHAnsi" w:hAnsiTheme="majorHAnsi" w:cstheme="majorHAnsi"/>
        </w:rPr>
        <w:t>For kids ages 11 and up, using a therapeutic mouthwash can help reduce bacteria that cause gum disease and bad breath.</w:t>
      </w:r>
    </w:p>
    <w:p w14:paraId="6953956E" w14:textId="77777777" w:rsidR="0056153A" w:rsidRPr="0056153A" w:rsidRDefault="0056153A" w:rsidP="0056153A">
      <w:pPr>
        <w:pStyle w:val="Default"/>
        <w:rPr>
          <w:rFonts w:asciiTheme="majorHAnsi" w:hAnsiTheme="majorHAnsi" w:cstheme="majorHAnsi"/>
          <w:b/>
          <w:bCs/>
        </w:rPr>
      </w:pPr>
    </w:p>
    <w:p w14:paraId="46988C61" w14:textId="77777777" w:rsidR="0056153A" w:rsidRPr="0056153A" w:rsidRDefault="0056153A" w:rsidP="0056153A">
      <w:pPr>
        <w:pStyle w:val="Default"/>
        <w:rPr>
          <w:rFonts w:asciiTheme="majorHAnsi" w:hAnsiTheme="majorHAnsi" w:cstheme="majorHAnsi"/>
          <w:b/>
          <w:bCs/>
        </w:rPr>
      </w:pPr>
      <w:r w:rsidRPr="0056153A">
        <w:rPr>
          <w:rFonts w:asciiTheme="majorHAnsi" w:hAnsiTheme="majorHAnsi" w:cstheme="majorHAnsi"/>
          <w:b/>
          <w:bCs/>
        </w:rPr>
        <w:t>Replace</w:t>
      </w:r>
    </w:p>
    <w:p w14:paraId="654E42E6" w14:textId="77777777" w:rsidR="0056153A" w:rsidRPr="0056153A" w:rsidRDefault="0056153A" w:rsidP="0056153A">
      <w:pPr>
        <w:pStyle w:val="Default"/>
        <w:rPr>
          <w:rFonts w:asciiTheme="majorHAnsi" w:hAnsiTheme="majorHAnsi" w:cstheme="majorHAnsi"/>
        </w:rPr>
      </w:pPr>
      <w:r w:rsidRPr="0056153A">
        <w:rPr>
          <w:rFonts w:asciiTheme="majorHAnsi" w:hAnsiTheme="majorHAnsi" w:cstheme="majorHAnsi"/>
        </w:rPr>
        <w:t>Replace brush heads every three months for optimal results. Choose one with an age-appropriate design.</w:t>
      </w:r>
    </w:p>
    <w:p w14:paraId="06694D58" w14:textId="77777777" w:rsidR="0056153A" w:rsidRPr="0056153A" w:rsidRDefault="0056153A" w:rsidP="0056153A">
      <w:pPr>
        <w:pStyle w:val="Default"/>
        <w:rPr>
          <w:rFonts w:asciiTheme="majorHAnsi" w:hAnsiTheme="majorHAnsi" w:cstheme="majorHAnsi"/>
        </w:rPr>
      </w:pPr>
    </w:p>
    <w:p w14:paraId="10C8F001" w14:textId="77777777" w:rsidR="0056153A" w:rsidRPr="0056153A" w:rsidRDefault="0056153A" w:rsidP="0056153A">
      <w:pPr>
        <w:pStyle w:val="Default"/>
        <w:rPr>
          <w:rFonts w:asciiTheme="majorHAnsi" w:hAnsiTheme="majorHAnsi" w:cstheme="majorHAnsi"/>
          <w:b/>
          <w:bCs/>
        </w:rPr>
      </w:pPr>
      <w:r w:rsidRPr="0056153A">
        <w:rPr>
          <w:rFonts w:asciiTheme="majorHAnsi" w:hAnsiTheme="majorHAnsi" w:cstheme="majorHAnsi"/>
          <w:b/>
          <w:bCs/>
        </w:rPr>
        <w:t>Checkups</w:t>
      </w:r>
    </w:p>
    <w:p w14:paraId="07AC1156" w14:textId="77777777" w:rsidR="0056153A" w:rsidRDefault="0056153A" w:rsidP="0056153A">
      <w:pPr>
        <w:pStyle w:val="Default"/>
        <w:rPr>
          <w:rFonts w:asciiTheme="majorHAnsi" w:hAnsiTheme="majorHAnsi" w:cstheme="majorHAnsi"/>
        </w:rPr>
      </w:pPr>
      <w:r w:rsidRPr="0056153A">
        <w:rPr>
          <w:rFonts w:asciiTheme="majorHAnsi" w:hAnsiTheme="majorHAnsi" w:cstheme="majorHAnsi"/>
        </w:rPr>
        <w:t>Visit the dental office two times a year.</w:t>
      </w:r>
    </w:p>
    <w:p w14:paraId="6F21C1D8" w14:textId="77777777" w:rsidR="0056153A" w:rsidRDefault="0056153A" w:rsidP="0056153A">
      <w:pPr>
        <w:pStyle w:val="Default"/>
        <w:rPr>
          <w:rFonts w:asciiTheme="majorHAnsi" w:hAnsiTheme="majorHAnsi" w:cstheme="majorHAnsi"/>
        </w:rPr>
      </w:pPr>
    </w:p>
    <w:p w14:paraId="1518E587" w14:textId="77777777" w:rsidR="00D0166E" w:rsidRDefault="00D0166E"/>
    <w:sectPr w:rsidR="00D0166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6ADBF" w14:textId="77777777" w:rsidR="0012223B" w:rsidRDefault="0012223B" w:rsidP="00FD725E">
      <w:r>
        <w:separator/>
      </w:r>
    </w:p>
  </w:endnote>
  <w:endnote w:type="continuationSeparator" w:id="0">
    <w:p w14:paraId="5A098F03" w14:textId="77777777" w:rsidR="0012223B" w:rsidRDefault="0012223B" w:rsidP="00FD7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rale Sans Thin">
    <w:altName w:val="Calibri"/>
    <w:panose1 w:val="020B0604020202020204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2789C" w14:textId="77777777" w:rsidR="0012223B" w:rsidRDefault="0012223B" w:rsidP="00FD725E">
      <w:r>
        <w:separator/>
      </w:r>
    </w:p>
  </w:footnote>
  <w:footnote w:type="continuationSeparator" w:id="0">
    <w:p w14:paraId="1FCE5499" w14:textId="77777777" w:rsidR="0012223B" w:rsidRDefault="0012223B" w:rsidP="00FD7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EA8FB" w14:textId="77777777" w:rsidR="00FD725E" w:rsidRDefault="00FD725E">
    <w:pPr>
      <w:pStyle w:val="Header"/>
    </w:pPr>
    <w:r>
      <w:rPr>
        <w:noProof/>
      </w:rPr>
      <w:drawing>
        <wp:inline distT="0" distB="0" distL="0" distR="0" wp14:anchorId="681CF069" wp14:editId="393FE202">
          <wp:extent cx="955497" cy="636998"/>
          <wp:effectExtent l="0" t="0" r="0" b="0"/>
          <wp:docPr id="1" name="Picture 1" descr="Logo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0255" cy="6535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4B576C8" w14:textId="77777777" w:rsidR="00FD725E" w:rsidRDefault="00FD72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3457B4"/>
    <w:multiLevelType w:val="hybridMultilevel"/>
    <w:tmpl w:val="C7048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CBC"/>
    <w:rsid w:val="0012223B"/>
    <w:rsid w:val="002A2E86"/>
    <w:rsid w:val="0056153A"/>
    <w:rsid w:val="00D0166E"/>
    <w:rsid w:val="00D3519C"/>
    <w:rsid w:val="00EF7CBC"/>
    <w:rsid w:val="00FB0111"/>
    <w:rsid w:val="00FD725E"/>
    <w:rsid w:val="00FF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BF4BED8"/>
  <w15:chartTrackingRefBased/>
  <w15:docId w15:val="{6F6B1299-440C-1648-B460-A4A5F546D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53A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72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725E"/>
  </w:style>
  <w:style w:type="paragraph" w:styleId="Footer">
    <w:name w:val="footer"/>
    <w:basedOn w:val="Normal"/>
    <w:link w:val="FooterChar"/>
    <w:uiPriority w:val="99"/>
    <w:unhideWhenUsed/>
    <w:rsid w:val="00FD72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725E"/>
  </w:style>
  <w:style w:type="paragraph" w:customStyle="1" w:styleId="Default">
    <w:name w:val="Default"/>
    <w:rsid w:val="0056153A"/>
    <w:pPr>
      <w:autoSpaceDE w:val="0"/>
      <w:autoSpaceDN w:val="0"/>
      <w:adjustRightInd w:val="0"/>
    </w:pPr>
    <w:rPr>
      <w:rFonts w:ascii="Centrale Sans Thin" w:hAnsi="Centrale Sans Thin" w:cs="Centrale Sans Thi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taylorstackman/Library/Group%20Containers/UBF8T346G9.Office/User%20Content.localized/Templates.localized/Philips%20Copy%20Do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2076D632BF9049966ECD155E011504" ma:contentTypeVersion="15" ma:contentTypeDescription="Create a new document." ma:contentTypeScope="" ma:versionID="449387f0e6ffe15887072ecc93ab1235">
  <xsd:schema xmlns:xsd="http://www.w3.org/2001/XMLSchema" xmlns:xs="http://www.w3.org/2001/XMLSchema" xmlns:p="http://schemas.microsoft.com/office/2006/metadata/properties" xmlns:ns2="b9d0063c-fc3a-40fb-a603-6a92531a40f2" xmlns:ns3="942310ac-bee8-4ca2-9b42-fa798b40c69c" targetNamespace="http://schemas.microsoft.com/office/2006/metadata/properties" ma:root="true" ma:fieldsID="09e3f7e191eff086fa1b76752c6219a2" ns2:_="" ns3:_="">
    <xsd:import namespace="b9d0063c-fc3a-40fb-a603-6a92531a40f2"/>
    <xsd:import namespace="942310ac-bee8-4ca2-9b42-fa798b40c6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odified_x0020_By_x0020_User" minOccurs="0"/>
                <xsd:element ref="ns2:_x006b_xc4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0063c-fc3a-40fb-a603-6a92531a4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odified_x0020_By_x0020_User" ma:index="15" nillable="true" ma:displayName="Modified By User" ma:list="UserInfo" ma:SharePointGroup="0" ma:internalName="Modified_x0020_By_x0020_User" ma:showField="Modifie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x006b_xc4" ma:index="16" nillable="true" ma:displayName="Modified By" ma:list="UserInfo" ma:internalName="_x006b_xc4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4925f169-2b79-49ae-8889-46260a4f76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310ac-bee8-4ca2-9b42-fa798b40c6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23ee0b8-3ff7-4abd-a155-f906addc0a56}" ma:internalName="TaxCatchAll" ma:showField="CatchAllData" ma:web="942310ac-bee8-4ca2-9b42-fa798b40c6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6b_xc4 xmlns="b9d0063c-fc3a-40fb-a603-6a92531a40f2">
      <UserInfo>
        <DisplayName/>
        <AccountId xsi:nil="true"/>
        <AccountType/>
      </UserInfo>
    </_x006b_xc4>
    <Modified_x0020_By_x0020_User xmlns="b9d0063c-fc3a-40fb-a603-6a92531a40f2">
      <UserInfo>
        <DisplayName/>
        <AccountId xsi:nil="true"/>
        <AccountType/>
      </UserInfo>
    </Modified_x0020_By_x0020_User>
    <TaxCatchAll xmlns="942310ac-bee8-4ca2-9b42-fa798b40c69c" xsi:nil="true"/>
    <lcf76f155ced4ddcb4097134ff3c332f xmlns="b9d0063c-fc3a-40fb-a603-6a92531a40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2622A59-1322-422F-A9DA-3CA805C71C90}"/>
</file>

<file path=customXml/itemProps2.xml><?xml version="1.0" encoding="utf-8"?>
<ds:datastoreItem xmlns:ds="http://schemas.openxmlformats.org/officeDocument/2006/customXml" ds:itemID="{E8D2995F-EB18-4D7A-8344-99582CBF6FE4}"/>
</file>

<file path=customXml/itemProps3.xml><?xml version="1.0" encoding="utf-8"?>
<ds:datastoreItem xmlns:ds="http://schemas.openxmlformats.org/officeDocument/2006/customXml" ds:itemID="{30B063C3-0CFD-4318-AA2C-78251F594541}"/>
</file>

<file path=docProps/app.xml><?xml version="1.0" encoding="utf-8"?>
<Properties xmlns="http://schemas.openxmlformats.org/officeDocument/2006/extended-properties" xmlns:vt="http://schemas.openxmlformats.org/officeDocument/2006/docPropsVTypes">
  <Template>Philips Copy Doc.dotx</Template>
  <TotalTime>1</TotalTime>
  <Pages>2</Pages>
  <Words>245</Words>
  <Characters>1354</Characters>
  <Application>Microsoft Office Word</Application>
  <DocSecurity>0</DocSecurity>
  <Lines>54</Lines>
  <Paragraphs>36</Paragraphs>
  <ScaleCrop>false</ScaleCrop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Michael Dolan</cp:lastModifiedBy>
  <cp:revision>3</cp:revision>
  <dcterms:created xsi:type="dcterms:W3CDTF">2021-04-20T22:27:00Z</dcterms:created>
  <dcterms:modified xsi:type="dcterms:W3CDTF">2021-09-09T21:02:00Z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0x010100142076D632BF9049966ECD155E011504</vt:lpwstr>
  </property>
</Properties>
</file>